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317" w:rsidRDefault="00275317" w:rsidP="00275317">
      <w:pPr>
        <w:rPr>
          <w:sz w:val="2"/>
        </w:rPr>
      </w:pPr>
      <w:bookmarkStart w:id="0" w:name="Inicio"/>
      <w:bookmarkStart w:id="1" w:name="_GoBack"/>
      <w:bookmarkEnd w:id="0"/>
      <w:bookmarkEnd w:id="1"/>
    </w:p>
    <w:p w:rsidR="00275317" w:rsidRDefault="00275317" w:rsidP="00275317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275317">
        <w:rPr>
          <w:b/>
        </w:rPr>
        <w:t>SECRETARÍA XERAL TÉCNICA</w:t>
      </w:r>
    </w:p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EC.201.00.000.15770.020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6.813,80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EI.C02.00.000.15770.020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OCUPADO POR PERSOAL LABORAL FIXO (DT 11ª DA LEI 4/1988, DO 26 DE MAIO). </w:t>
            </w:r>
          </w:p>
        </w:tc>
      </w:tr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EC.201.00.000.15770.040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XEFATURA SERVIZO DE APOIO TÉCNICO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XERAL/ESPECIAL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A11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VICESECRETARÍA XERAL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EC.201.00.001.15770.001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VICESECRETARIO/A XERAL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25.159,68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XERAL/ESPECIAL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A12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EC.201.00.001.15770.010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DE CALIDADE E APOIO NORMATIVO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EI.C02.00.002.15770.020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RÉXIME XURÍDICO E RECURSOS HUMANOS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EC.201.00.002.15770.001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 w:rsidRPr="00275317">
              <w:rPr>
                <w:sz w:val="14"/>
                <w:highlight w:val="lightGray"/>
              </w:rPr>
              <w:t>SUBDIR. XERAL RÉXIME XURÍDICO E RECURSOS HUMANOS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EI.C02.00.002.15770.001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SUBDIRECTOR/A XERAL DE COORDINACIÓN ADMINISTRATIVA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EC.201.00.002.15770.010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XEFATURA SERVIZO TÉCNICO XURÍDICO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XUR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2062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EC.201.00.002.15770.013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XEFATURA SECCIÓN XURÍDICA III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14.088,62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XUR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2062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EC.201.00.002.15770.020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 w:rsidRPr="00275317">
              <w:rPr>
                <w:sz w:val="14"/>
                <w:highlight w:val="lightGray"/>
              </w:rPr>
              <w:t>XEFATURA SERVIZO RECURSOS HUMANOS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PER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>ÓRGANO ESTATÍSTICO SECTORIAL (DECRETO 24/2008).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EI.C02.00.002.15770.005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COORD. XERAL E RECURSOS HUMANOS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ASESORÍA XURÍDICA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EC.201.00.004.15770.001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 w:rsidRPr="00275317">
              <w:rPr>
                <w:sz w:val="14"/>
                <w:highlight w:val="lightGray"/>
              </w:rPr>
              <w:t>ASESOR/A XURÍDICO/A DE INDUSTRIA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XSL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EI.C02.00.004.15770.001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ASESOR/A XURÍDICO/A ENERX., REC.NAT. COM. E CONSUM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EC.201.00.004.15770.002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 w:rsidRPr="00275317">
              <w:rPr>
                <w:sz w:val="14"/>
                <w:highlight w:val="lightGray"/>
              </w:rPr>
              <w:t>ASESOR/A XURÍDICO/A DE ECONOMÍA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XSL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EI.C02.00.004.15770.002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ASESOR/A XURÍDICO/A DE ECONOMIA E INNOVACIÓN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 w:rsidP="00275317">
      <w:pPr>
        <w:rPr>
          <w:sz w:val="2"/>
        </w:rPr>
      </w:pPr>
    </w:p>
    <w:p w:rsidR="00275317" w:rsidRDefault="00275317" w:rsidP="00275317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275317">
        <w:rPr>
          <w:b/>
        </w:rPr>
        <w:t>SECRETARÍA XERAL DE INDUSTRIA E DESENVOLVEMENTO ENERXÉTICO</w:t>
      </w:r>
    </w:p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DE INDUSTRIA E DESENVOLVEMENTO ENERXÉTICO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EC.301.00.000.15770.010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XEFATURA SERVIZO DE COORDINACIÓN ADMINISTRATIVA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19.120,64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EC.301.00.000.15770.020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XEFATURA SERVIZO DE SEGUIMENTO E OFICINA TÉCNICA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XERAL/ESPECIAL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PROXECTOS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EC.301.00.001.15770.010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 w:rsidRPr="00275317">
              <w:rPr>
                <w:sz w:val="14"/>
                <w:highlight w:val="lightGray"/>
              </w:rPr>
              <w:t>XEFATURA SERVIZO DE IMPULSO DE PROXECTOS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A12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EI.C03.00.001.15770.010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DE IMPLANTACIÓN DE PROXECTOS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 w:rsidP="00275317">
      <w:pPr>
        <w:rPr>
          <w:sz w:val="2"/>
        </w:rPr>
      </w:pPr>
    </w:p>
    <w:p w:rsidR="00275317" w:rsidRDefault="00275317" w:rsidP="00275317">
      <w:pPr>
        <w:framePr w:hSpace="142" w:wrap="notBeside" w:vAnchor="text" w:hAnchor="page" w:x="387" w:y="6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84"/>
        <w:rPr>
          <w:sz w:val="18"/>
        </w:rPr>
      </w:pPr>
      <w:r>
        <w:rPr>
          <w:b/>
          <w:sz w:val="18"/>
        </w:rPr>
        <w:t>DIRECCIÓN XERAL DE ESTRATEXIA INDUSTRIAL E SOLO EMPRESARIAL</w:t>
      </w:r>
    </w:p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ESTRATEXIA INDUSTRIAL E SOLO EMPRESARIAL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EC.302.00.000.15770.001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SECRETARIO/A DO/A DIRECTOR/A XERAL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7.714,00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C1-C2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PROMOCIÓN INDUSTRIAL E SOLO EMPRESARIAL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EC.302.00.001.15770.001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SUBDIR. XERAL PROMOCIÓN INDUSTRIAL E SOLO EMPRESA.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25.159,68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XERAL/ESPECIAL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EC.302.00.001.15770.010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XEFATURA SERVIZO DE PROMOCIÓN INDUSTRIAL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EC.302.00.001.15770.020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SERVIZO PLANIFIC. E ORDENACIÓN DO SOLO EMPRESARIAL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XERAL/EMA/EME1/ESA/ESE1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EC.302.00.001.15770.021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ENXEÑEIRO/A DE FUNCIÓNS FACULTATIVAS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15.765,68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ESE1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EC.302.00.001.15770.025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ARQUITECTO SUPERIOR FUNCIÓNS FACULTATIVAS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15.765,68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ESA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ADMINISTRACIÓN E SEGURIDADE INDUSTRIAL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EC.302.00.002.15770.001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 w:rsidRPr="00275317">
              <w:rPr>
                <w:sz w:val="14"/>
                <w:highlight w:val="lightGray"/>
              </w:rPr>
              <w:t>SUBDIRECTOR/A XERAL ADMÓN. E SEGURIDADE INDUSTRIAL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XERAL/ESE3/ESE4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EI.C03.00.002.15770.001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SUBDIRECTOR/A XERAL DE ADMINISTRACIÓN INDUSTRIAL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EC.302.00.002.15770.010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 w:rsidRPr="00275317">
              <w:rPr>
                <w:sz w:val="14"/>
                <w:highlight w:val="lightGray"/>
              </w:rPr>
              <w:t>XEFATURA SERVIZO ADMINISTRACIÓN INDUSTRIAL-SEGAPI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XERAL/EME2/ESE3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EI.C03.00.002.15770.010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ADMINISTRACIÓN INDUSTRIAL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EC.302.00.002.15770.040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XEFATURA SERVIZO DE SEGURIDADE INDUSTRIAL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EME2/ESE3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LABORATORIO OFICIAL DE METROLOXÍA DE GALICIA (LOMG) - SAN CIBRAO DAS VIÑAS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lastRenderedPageBreak/>
              <w:t>EC.302.00.200.32730.010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XEFATURA SERVIZO DE METROLOXÍA E METAIS PRECIOSOS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19.120,64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XERAL/EME2/ESC5/ESE3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 w:rsidP="00275317">
      <w:pPr>
        <w:rPr>
          <w:sz w:val="2"/>
        </w:rPr>
      </w:pPr>
    </w:p>
    <w:p w:rsidR="00275317" w:rsidRDefault="00275317" w:rsidP="00275317">
      <w:pPr>
        <w:framePr w:hSpace="142" w:wrap="notBeside" w:vAnchor="text" w:hAnchor="page" w:x="387" w:y="6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84"/>
        <w:rPr>
          <w:sz w:val="18"/>
        </w:rPr>
      </w:pPr>
      <w:r>
        <w:rPr>
          <w:b/>
          <w:sz w:val="18"/>
        </w:rPr>
        <w:t>DIRECCIÓN XERAL DE PLANIFICACIÓN ENERXÉTICA E MINAS</w:t>
      </w:r>
    </w:p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ENERXÍA E PLANIFICACIÓN DE RECURSOS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EC.303.00.001.15770.001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 w:rsidRPr="00275317">
              <w:rPr>
                <w:sz w:val="14"/>
                <w:highlight w:val="lightGray"/>
              </w:rPr>
              <w:t>SUBDIR. XERAL ENERXÍA E PLANIFICACIÓN DE RECURSOS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XERAL/ESE3/ESE4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EI.C04.00.001.15770.001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SUBDIRECTOR/A XERAL DE ENERXÍA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EC.303.00.001.15770.030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SERVIZO INFRAESTRUTURAS E PROMOCIÓN ENERXÉTICA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EME2/ESE3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EC.303.00.001.15770.040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SERVIZO PLANIFICACIÓN, ORDENACIÓN E EFIC. ENERX.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19.120,64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EME2/ESE3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 w:rsidP="00275317">
      <w:pPr>
        <w:rPr>
          <w:sz w:val="2"/>
        </w:rPr>
      </w:pPr>
    </w:p>
    <w:p w:rsidR="00275317" w:rsidRDefault="00275317" w:rsidP="00275317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DEPARTAMENTO TERRITORIAL A CORUÑA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EC.C99.10.000.15001.150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7.528,64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 w:rsidRPr="00275317">
              <w:rPr>
                <w:sz w:val="14"/>
                <w:highlight w:val="lightGray"/>
              </w:rPr>
              <w:t xml:space="preserve">954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275317">
              <w:rPr>
                <w:sz w:val="14"/>
                <w:highlight w:val="lightGray"/>
              </w:rPr>
              <w:t>TAREFAS DE CONDUCIÓN ADEMAIS DAS PROPIAS DO POSTO DE TRABALLO.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EI.C99.10.000.15001.150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6.680,52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DEPARTAMENTO TERRITORIAL LUGO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EC.C99.10.000.27001.006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ENXEÑEIRO/A TÉCNICO/A DE FUNCIÓNS FACULTATIVAS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10.397,66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EME2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 w:rsidP="00275317">
      <w:pPr>
        <w:rPr>
          <w:sz w:val="12"/>
        </w:rPr>
      </w:pPr>
    </w:p>
    <w:p w:rsidR="00275317" w:rsidRDefault="00275317" w:rsidP="00275317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DEPARTAMENTO TERRITORIAL OURENSE</w:t>
      </w:r>
    </w:p>
    <w:p w:rsidR="00275317" w:rsidRDefault="00275317" w:rsidP="00275317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275317" w:rsidRP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EC.C99.10.000.32001.072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ENXEÑEIRO/A TÉCNICO/A DE FUNCIÓNS FACULTATIVAS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10.397,66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>EME2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275317" w:rsidRP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275317">
              <w:rPr>
                <w:sz w:val="14"/>
                <w:highlight w:val="lightGray"/>
              </w:rPr>
              <w:t xml:space="preserve"> </w:t>
            </w:r>
          </w:p>
        </w:tc>
      </w:tr>
      <w:tr w:rsidR="00275317" w:rsidTr="002753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5317" w:rsidRDefault="00275317" w:rsidP="0090375E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275317" w:rsidRDefault="00275317">
      <w:pPr>
        <w:pStyle w:val="Encabezado"/>
        <w:tabs>
          <w:tab w:val="clear" w:pos="4252"/>
          <w:tab w:val="clear" w:pos="8504"/>
        </w:tabs>
        <w:sectPr w:rsidR="00275317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275317" w:rsidRDefault="00275317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275317" w:rsidRDefault="00275317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LD</w:t>
      </w:r>
      <w:r>
        <w:tab/>
        <w:t>LIBRE DESIGNACIÓN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</w:p>
    <w:p w:rsidR="00275317" w:rsidRDefault="00275317">
      <w:pPr>
        <w:pStyle w:val="Encabezado"/>
        <w:tabs>
          <w:tab w:val="clear" w:pos="4252"/>
          <w:tab w:val="clear" w:pos="8504"/>
        </w:tabs>
      </w:pPr>
    </w:p>
    <w:p w:rsidR="00275317" w:rsidRDefault="00275317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TITULACIÓNS ACADÉMICAS</w:t>
      </w:r>
    </w:p>
    <w:p w:rsidR="00275317" w:rsidRDefault="00275317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2062</w:t>
      </w:r>
      <w:r>
        <w:tab/>
        <w:t>LIC./GRAO DEREITO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</w:p>
    <w:p w:rsidR="00275317" w:rsidRDefault="00275317">
      <w:pPr>
        <w:pStyle w:val="Encabezado"/>
        <w:tabs>
          <w:tab w:val="clear" w:pos="4252"/>
          <w:tab w:val="clear" w:pos="8504"/>
        </w:tabs>
      </w:pPr>
    </w:p>
    <w:p w:rsidR="00275317" w:rsidRDefault="00275317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275317" w:rsidRDefault="00275317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640</w:t>
      </w:r>
      <w:r>
        <w:tab/>
        <w:t>PARA PERSOAL DOUTRA ADMINISTRACIÓN, CURSO DE PERFECCIONAMENTO DE GALEGO (R.I.).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954</w:t>
      </w:r>
      <w:r>
        <w:tab/>
        <w:t>PERMISO CONDUCIR B (R.I.).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</w:p>
    <w:p w:rsidR="00275317" w:rsidRDefault="00275317">
      <w:pPr>
        <w:pStyle w:val="Encabezado"/>
        <w:tabs>
          <w:tab w:val="clear" w:pos="4252"/>
          <w:tab w:val="clear" w:pos="8504"/>
        </w:tabs>
      </w:pPr>
    </w:p>
    <w:p w:rsidR="00275317" w:rsidRDefault="00275317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275317" w:rsidRDefault="00275317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EMA</w:t>
      </w:r>
      <w:r>
        <w:tab/>
        <w:t>ESPECIAL (ESC. ARQUITECTOS TÉCNICOS)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EME1</w:t>
      </w:r>
      <w:r>
        <w:tab/>
        <w:t>ESPECIAL (ESC. ENXEÑEIROS TÉCNICOS - ESP. ENX. TÉCNICA DE OBRAS PÚBLICAS)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EME2</w:t>
      </w:r>
      <w:r>
        <w:tab/>
        <w:t>ESPECIAL (ESC. ENXEÑEIROS TÉCNICOS - ESP. ENX. TÉCNICA INDUSTRIAL)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ESA</w:t>
      </w:r>
      <w:r>
        <w:tab/>
        <w:t>ESPECIAL (ESC. ARQUITECTOS)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ESC5</w:t>
      </w:r>
      <w:r>
        <w:tab/>
        <w:t>ESPECIAL (ESC. CIENCIAS - ESP. FÍSICA)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ESE1</w:t>
      </w:r>
      <w:r>
        <w:tab/>
        <w:t>ESPECIAL (ESC. ENXEÑEIROS - ESP. ENX. DE CAMIÑOS, CANAIS E PORTOS)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ESE3</w:t>
      </w:r>
      <w:r>
        <w:tab/>
        <w:t>ESPECIAL (ESC. ENXEÑEIROS - ESP. ENX. INDUSTRIAL)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ESE4</w:t>
      </w:r>
      <w:r>
        <w:tab/>
        <w:t>ESPECIAL (ESC. ENXEÑEIROS - ESP. ENX. DE MINAS)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XSL</w:t>
      </w:r>
      <w:r>
        <w:tab/>
        <w:t>XERAL (ESCALA LETRADOS)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</w:p>
    <w:p w:rsidR="00275317" w:rsidRDefault="00275317">
      <w:pPr>
        <w:pStyle w:val="Encabezado"/>
        <w:tabs>
          <w:tab w:val="clear" w:pos="4252"/>
          <w:tab w:val="clear" w:pos="8504"/>
        </w:tabs>
      </w:pPr>
    </w:p>
    <w:p w:rsidR="00275317" w:rsidRDefault="00275317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275317" w:rsidRDefault="00275317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A11</w:t>
      </w:r>
      <w:r>
        <w:tab/>
        <w:t>ADSCRICIÓN INDISTINTA A FUNCIONARIOS DA XUNTA DE GALICIA, ESTADO E CC.AA.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A12</w:t>
      </w:r>
      <w:r>
        <w:tab/>
        <w:t>ADSCRICIÓN INDISTINTA A FUNCIONARIOS DA XUNTA DE GALICIA, ESTADO E CC.AA. E ADMINISTRACIÓN LOCAL.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275317" w:rsidRDefault="00275317">
      <w:pPr>
        <w:pStyle w:val="Encabezado"/>
        <w:tabs>
          <w:tab w:val="clear" w:pos="4252"/>
          <w:tab w:val="clear" w:pos="8504"/>
        </w:tabs>
      </w:pPr>
    </w:p>
    <w:p w:rsidR="00275317" w:rsidRDefault="00275317">
      <w:pPr>
        <w:pStyle w:val="Encabezado"/>
        <w:tabs>
          <w:tab w:val="clear" w:pos="4252"/>
          <w:tab w:val="clear" w:pos="8504"/>
        </w:tabs>
      </w:pPr>
    </w:p>
    <w:p w:rsidR="00275317" w:rsidRDefault="00275317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275317" w:rsidRDefault="00275317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275317" w:rsidRDefault="00275317">
      <w:pPr>
        <w:pStyle w:val="Encabezado"/>
        <w:tabs>
          <w:tab w:val="clear" w:pos="4252"/>
          <w:tab w:val="clear" w:pos="8504"/>
        </w:tabs>
      </w:pPr>
      <w:r>
        <w:tab/>
        <w:t>PER</w:t>
      </w:r>
      <w:r>
        <w:tab/>
        <w:t>PERSOAL</w:t>
      </w:r>
    </w:p>
    <w:p w:rsidR="00D1435D" w:rsidRDefault="00275317">
      <w:pPr>
        <w:pStyle w:val="Encabezado"/>
        <w:tabs>
          <w:tab w:val="clear" w:pos="4252"/>
          <w:tab w:val="clear" w:pos="8504"/>
        </w:tabs>
      </w:pPr>
      <w:r>
        <w:tab/>
        <w:t>XUR</w:t>
      </w:r>
      <w:r>
        <w:tab/>
        <w:t>TÉCNICO-XURÍDICA</w:t>
      </w:r>
    </w:p>
    <w:sectPr w:rsidR="00D1435D">
      <w:headerReference w:type="first" r:id="rId11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317" w:rsidRDefault="00275317">
      <w:pPr>
        <w:pStyle w:val="Encabezado"/>
      </w:pPr>
      <w:r>
        <w:separator/>
      </w:r>
    </w:p>
  </w:endnote>
  <w:endnote w:type="continuationSeparator" w:id="0">
    <w:p w:rsidR="00275317" w:rsidRDefault="00275317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275317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275317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317" w:rsidRDefault="00275317">
      <w:pPr>
        <w:pStyle w:val="Encabezado"/>
      </w:pPr>
      <w:r>
        <w:separator/>
      </w:r>
    </w:p>
  </w:footnote>
  <w:footnote w:type="continuationSeparator" w:id="0">
    <w:p w:rsidR="00275317" w:rsidRDefault="00275317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275317">
    <w:pPr>
      <w:pStyle w:val="Encabezado"/>
      <w:ind w:right="84"/>
      <w:jc w:val="right"/>
      <w:rPr>
        <w:b/>
      </w:rPr>
    </w:pPr>
    <w:r>
      <w:rPr>
        <w:b/>
      </w:rPr>
      <w:t>26/02/2025</w:t>
    </w:r>
  </w:p>
  <w:p w:rsidR="009A6477" w:rsidRDefault="00275317">
    <w:pPr>
      <w:pStyle w:val="Encabezado"/>
      <w:rPr>
        <w:b/>
        <w:u w:val="double"/>
      </w:rPr>
    </w:pPr>
    <w:r>
      <w:rPr>
        <w:b/>
        <w:u w:val="double"/>
      </w:rPr>
      <w:t>CONSELLERÍA DE ECONOMÍA E INDUSTRIA</w:t>
    </w:r>
  </w:p>
  <w:p w:rsidR="009A6477" w:rsidRDefault="009A6477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9A6477" w:rsidRDefault="00275317">
    <w:pPr>
      <w:pStyle w:val="Encabezado"/>
      <w:ind w:right="84"/>
      <w:jc w:val="right"/>
      <w:rPr>
        <w:b/>
      </w:rPr>
    </w:pPr>
    <w:r>
      <w:rPr>
        <w:b/>
      </w:rPr>
      <w:t>26/02/2025</w:t>
    </w:r>
  </w:p>
  <w:p w:rsidR="009A6477" w:rsidRDefault="0027531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ECONOMÍA E INDUSTRIA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p w:rsidR="009A6477" w:rsidRDefault="009A647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317" w:rsidRDefault="00275317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317"/>
    <w:rsid w:val="001874A9"/>
    <w:rsid w:val="00223707"/>
    <w:rsid w:val="00275317"/>
    <w:rsid w:val="009A6477"/>
    <w:rsid w:val="00A02907"/>
    <w:rsid w:val="00D1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1</TotalTime>
  <Pages>4</Pages>
  <Words>1081</Words>
  <Characters>5947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7014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1</cp:revision>
  <cp:lastPrinted>1601-01-01T00:00:00Z</cp:lastPrinted>
  <dcterms:created xsi:type="dcterms:W3CDTF">2025-02-26T09:32:00Z</dcterms:created>
  <dcterms:modified xsi:type="dcterms:W3CDTF">2025-02-26T09:33:00Z</dcterms:modified>
</cp:coreProperties>
</file>